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DD56CB" w:rsidTr="009A4882">
        <w:tc>
          <w:tcPr>
            <w:tcW w:w="4785" w:type="dxa"/>
          </w:tcPr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4786" w:type="dxa"/>
          </w:tcPr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</w:t>
            </w:r>
            <w:r w:rsidRPr="009A4882">
              <w:t xml:space="preserve"> № 3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к Административному регламенту Министерства труда и социального развития Республики Дагестан предоставления государственной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услуги по организации временного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трудоустройства несовершеннолетних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выпускников образовательных</w:t>
            </w:r>
          </w:p>
          <w:p w:rsidR="00DD56CB" w:rsidRPr="009A4882" w:rsidRDefault="00DD56CB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учреждений начального и среднего</w:t>
            </w:r>
          </w:p>
          <w:p w:rsidR="00DD56CB" w:rsidRPr="009A4882" w:rsidRDefault="00DD56CB" w:rsidP="001546F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u w:val="single"/>
              </w:rPr>
            </w:pPr>
            <w:r w:rsidRPr="009A4882">
              <w:t>профессионального обра</w:t>
            </w:r>
            <w:r>
              <w:t>зования, ищущих работу впервые</w:t>
            </w:r>
          </w:p>
        </w:tc>
      </w:tr>
    </w:tbl>
    <w:p w:rsidR="00DD56CB" w:rsidRDefault="00DD56CB" w:rsidP="00EF408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D56CB" w:rsidRPr="002C766F" w:rsidRDefault="00DD56CB" w:rsidP="00EF408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C766F">
        <w:rPr>
          <w:sz w:val="28"/>
          <w:szCs w:val="28"/>
        </w:rPr>
        <w:t>Образец</w:t>
      </w:r>
    </w:p>
    <w:p w:rsidR="00DD56CB" w:rsidRPr="004301CA" w:rsidRDefault="00DD56CB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143"/>
      <w:bookmarkEnd w:id="0"/>
      <w:r w:rsidRPr="004301CA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:rsidR="00DD56CB" w:rsidRPr="001546F2" w:rsidRDefault="00DD56CB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F2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DD56CB" w:rsidRPr="001546F2" w:rsidRDefault="00DD56CB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F2">
        <w:rPr>
          <w:rFonts w:ascii="Times New Roman" w:hAnsi="Times New Roman" w:cs="Times New Roman"/>
          <w:b/>
          <w:sz w:val="28"/>
          <w:szCs w:val="28"/>
        </w:rPr>
        <w:t>по организации временного трудоустройства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6CB" w:rsidRPr="00C37997" w:rsidRDefault="00DD56CB" w:rsidP="00154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казенное</w:t>
      </w:r>
      <w:r w:rsidRPr="002C766F">
        <w:rPr>
          <w:rFonts w:ascii="Times New Roman" w:hAnsi="Times New Roman" w:cs="Times New Roman"/>
          <w:sz w:val="28"/>
          <w:szCs w:val="28"/>
        </w:rPr>
        <w:t xml:space="preserve"> учреждение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«Центр </w:t>
      </w:r>
      <w:r w:rsidRPr="002C766F">
        <w:rPr>
          <w:rFonts w:ascii="Times New Roman" w:hAnsi="Times New Roman" w:cs="Times New Roman"/>
          <w:sz w:val="28"/>
          <w:szCs w:val="28"/>
        </w:rPr>
        <w:t xml:space="preserve">занятости населения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r w:rsidRPr="002C766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_______»</w:t>
      </w:r>
    </w:p>
    <w:p w:rsidR="00DD56CB" w:rsidRPr="002C766F" w:rsidRDefault="00DD56CB" w:rsidP="00154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предлагает _______________________________________________________</w:t>
      </w:r>
    </w:p>
    <w:p w:rsidR="00DD56CB" w:rsidRPr="00DD2CAF" w:rsidRDefault="00DD56CB" w:rsidP="0043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2CAF">
        <w:rPr>
          <w:rFonts w:ascii="Times New Roman" w:hAnsi="Times New Roman" w:cs="Times New Roman"/>
          <w:sz w:val="24"/>
          <w:szCs w:val="24"/>
        </w:rPr>
        <w:t>фамилия, имя, отчество гражданина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D56CB" w:rsidRPr="002C766F" w:rsidRDefault="00DD56CB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зарегистрированному в  </w:t>
      </w:r>
      <w:r>
        <w:rPr>
          <w:rFonts w:ascii="Times New Roman" w:hAnsi="Times New Roman" w:cs="Times New Roman"/>
          <w:sz w:val="28"/>
          <w:szCs w:val="28"/>
        </w:rPr>
        <w:t xml:space="preserve">целях поиска  подходящей работы </w:t>
      </w:r>
      <w:r w:rsidRPr="002C766F">
        <w:rPr>
          <w:rFonts w:ascii="Times New Roman" w:hAnsi="Times New Roman" w:cs="Times New Roman"/>
          <w:sz w:val="28"/>
          <w:szCs w:val="28"/>
        </w:rPr>
        <w:t>в 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безработного</w:t>
      </w:r>
      <w:r>
        <w:rPr>
          <w:rFonts w:ascii="Times New Roman" w:hAnsi="Times New Roman" w:cs="Times New Roman"/>
          <w:sz w:val="28"/>
          <w:szCs w:val="28"/>
        </w:rPr>
        <w:t xml:space="preserve"> гражданина,</w:t>
      </w:r>
    </w:p>
    <w:p w:rsidR="00DD56CB" w:rsidRDefault="00DD56CB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56CB" w:rsidRPr="002C766F" w:rsidRDefault="00DD56CB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личное   дело   получателя   государственных  услуг от "__" 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301CA">
        <w:rPr>
          <w:rFonts w:ascii="Times New Roman" w:hAnsi="Times New Roman" w:cs="Times New Roman"/>
          <w:sz w:val="28"/>
          <w:szCs w:val="28"/>
        </w:rPr>
        <w:t>_</w:t>
      </w:r>
      <w:r w:rsidRPr="002C766F">
        <w:rPr>
          <w:rFonts w:ascii="Times New Roman" w:hAnsi="Times New Roman" w:cs="Times New Roman"/>
          <w:sz w:val="28"/>
          <w:szCs w:val="28"/>
        </w:rPr>
        <w:t xml:space="preserve">_ 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C766F">
        <w:rPr>
          <w:rFonts w:ascii="Times New Roman" w:hAnsi="Times New Roman" w:cs="Times New Roman"/>
          <w:sz w:val="28"/>
          <w:szCs w:val="28"/>
        </w:rPr>
        <w:t xml:space="preserve">  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766F">
        <w:rPr>
          <w:rFonts w:ascii="Times New Roman" w:hAnsi="Times New Roman" w:cs="Times New Roman"/>
          <w:sz w:val="28"/>
          <w:szCs w:val="28"/>
        </w:rPr>
        <w:t>получить государственную услугу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временного трудоустройства.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56CB" w:rsidRPr="00DD2CAF" w:rsidRDefault="00DD56CB" w:rsidP="0043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2CAF">
        <w:rPr>
          <w:rFonts w:ascii="Times New Roman" w:hAnsi="Times New Roman" w:cs="Times New Roman"/>
          <w:sz w:val="24"/>
          <w:szCs w:val="24"/>
        </w:rPr>
        <w:t>фамилия, имя, отчество работника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"__" _____________ </w:t>
      </w:r>
      <w:r>
        <w:rPr>
          <w:rFonts w:ascii="Times New Roman" w:hAnsi="Times New Roman" w:cs="Times New Roman"/>
          <w:sz w:val="28"/>
          <w:szCs w:val="28"/>
        </w:rPr>
        <w:t>20_</w:t>
      </w:r>
      <w:r w:rsidRPr="002C766F">
        <w:rPr>
          <w:rFonts w:ascii="Times New Roman" w:hAnsi="Times New Roman" w:cs="Times New Roman"/>
          <w:sz w:val="28"/>
          <w:szCs w:val="28"/>
        </w:rPr>
        <w:t>_ г.             ___________________________</w:t>
      </w:r>
    </w:p>
    <w:p w:rsidR="00DD56CB" w:rsidRPr="00DD2CAF" w:rsidRDefault="00DD56CB" w:rsidP="00DD2C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D2CAF">
        <w:rPr>
          <w:rFonts w:ascii="Times New Roman" w:hAnsi="Times New Roman" w:cs="Times New Roman"/>
          <w:sz w:val="24"/>
          <w:szCs w:val="24"/>
        </w:rPr>
        <w:t>подпись работника</w:t>
      </w:r>
    </w:p>
    <w:p w:rsidR="00DD56CB" w:rsidRPr="002C766F" w:rsidRDefault="00DD56CB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С  предложением  ознакомлен,   согласен/не согласен  на  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государственной услуги (нужное подчеркнуть)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Причина отказа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C766F">
        <w:rPr>
          <w:rFonts w:ascii="Times New Roman" w:hAnsi="Times New Roman" w:cs="Times New Roman"/>
          <w:sz w:val="28"/>
          <w:szCs w:val="28"/>
        </w:rPr>
        <w:t xml:space="preserve"> </w:t>
      </w:r>
      <w:r w:rsidRPr="00A33544">
        <w:rPr>
          <w:rFonts w:ascii="Times New Roman" w:hAnsi="Times New Roman" w:cs="Times New Roman"/>
          <w:sz w:val="28"/>
          <w:szCs w:val="28"/>
          <w:highlight w:val="yellow"/>
        </w:rPr>
        <w:t>не отношусь к выше указанной категории граждан.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56CB" w:rsidRPr="002C766F" w:rsidRDefault="00DD56CB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 20_</w:t>
      </w:r>
      <w:r w:rsidRPr="002C766F">
        <w:rPr>
          <w:rFonts w:ascii="Times New Roman" w:hAnsi="Times New Roman" w:cs="Times New Roman"/>
          <w:sz w:val="28"/>
          <w:szCs w:val="28"/>
        </w:rPr>
        <w:t>_ г. __________(_______________________________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C766F">
        <w:rPr>
          <w:rFonts w:ascii="Times New Roman" w:hAnsi="Times New Roman" w:cs="Times New Roman"/>
          <w:sz w:val="28"/>
          <w:szCs w:val="28"/>
        </w:rPr>
        <w:t>)</w:t>
      </w:r>
    </w:p>
    <w:p w:rsidR="00DD56CB" w:rsidRPr="00DD2CAF" w:rsidRDefault="00DD56CB" w:rsidP="00EF40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подпись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 фамилия, имя, отчество</w:t>
      </w:r>
    </w:p>
    <w:p w:rsidR="00DD56CB" w:rsidRPr="00DD2CAF" w:rsidRDefault="00DD56CB" w:rsidP="00BE6F0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DD2CA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     гражданина</w:t>
      </w:r>
    </w:p>
    <w:sectPr w:rsidR="00DD56CB" w:rsidRPr="00DD2CAF" w:rsidSect="00576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674"/>
    <w:rsid w:val="00030861"/>
    <w:rsid w:val="000716AF"/>
    <w:rsid w:val="00071E61"/>
    <w:rsid w:val="001546F2"/>
    <w:rsid w:val="00194FBB"/>
    <w:rsid w:val="001C4B05"/>
    <w:rsid w:val="0026341D"/>
    <w:rsid w:val="002C766F"/>
    <w:rsid w:val="003A1EEF"/>
    <w:rsid w:val="003C41A1"/>
    <w:rsid w:val="00424D61"/>
    <w:rsid w:val="004301CA"/>
    <w:rsid w:val="004543B4"/>
    <w:rsid w:val="00471F8F"/>
    <w:rsid w:val="004A501D"/>
    <w:rsid w:val="004C1975"/>
    <w:rsid w:val="00512A7D"/>
    <w:rsid w:val="00576BCA"/>
    <w:rsid w:val="00686C4C"/>
    <w:rsid w:val="006F4F37"/>
    <w:rsid w:val="00764920"/>
    <w:rsid w:val="008207D9"/>
    <w:rsid w:val="0083654C"/>
    <w:rsid w:val="00856C62"/>
    <w:rsid w:val="00957F88"/>
    <w:rsid w:val="009A4882"/>
    <w:rsid w:val="009F2092"/>
    <w:rsid w:val="00A33544"/>
    <w:rsid w:val="00B56E35"/>
    <w:rsid w:val="00BE6F0E"/>
    <w:rsid w:val="00C37997"/>
    <w:rsid w:val="00D25BD5"/>
    <w:rsid w:val="00DD2CAF"/>
    <w:rsid w:val="00DD56CB"/>
    <w:rsid w:val="00E3148E"/>
    <w:rsid w:val="00E601A0"/>
    <w:rsid w:val="00E64615"/>
    <w:rsid w:val="00E86A35"/>
    <w:rsid w:val="00EB0674"/>
    <w:rsid w:val="00EC727C"/>
    <w:rsid w:val="00EF4088"/>
    <w:rsid w:val="00F6630E"/>
    <w:rsid w:val="00F7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0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0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C76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1F8F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7649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288</Words>
  <Characters>1648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2013-07-01T07:15:00Z</cp:lastPrinted>
  <dcterms:created xsi:type="dcterms:W3CDTF">2013-06-10T20:31:00Z</dcterms:created>
  <dcterms:modified xsi:type="dcterms:W3CDTF">2016-03-03T14:21:00Z</dcterms:modified>
</cp:coreProperties>
</file>